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DF63DD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886F5D" w:rsidRPr="00886F5D">
        <w:rPr>
          <w:sz w:val="32"/>
          <w:szCs w:val="32"/>
          <w:lang w:val="ru-RU"/>
        </w:rPr>
        <w:t>2024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375C7F" w:rsidP="00886F5D">
      <w:pPr>
        <w:rPr>
          <w:lang w:val="uk-UA"/>
        </w:rPr>
      </w:pPr>
      <w:r>
        <w:rPr>
          <w:lang w:val="uk-UA"/>
        </w:rPr>
        <w:t xml:space="preserve">   </w:t>
      </w:r>
      <w:r w:rsidR="00886F5D" w:rsidRPr="00D85135">
        <w:rPr>
          <w:lang w:val="uk-UA"/>
        </w:rPr>
        <w:t xml:space="preserve">Харківська </w:t>
      </w:r>
    </w:p>
    <w:p w:rsidR="00886F5D" w:rsidRPr="00D85135" w:rsidRDefault="00375C7F" w:rsidP="00886F5D">
      <w:pPr>
        <w:rPr>
          <w:lang w:val="uk-UA"/>
        </w:rPr>
      </w:pPr>
      <w:r>
        <w:rPr>
          <w:lang w:val="uk-UA"/>
        </w:rPr>
        <w:t xml:space="preserve"> </w:t>
      </w:r>
      <w:r w:rsidR="00886F5D" w:rsidRPr="00D85135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886F5D" w:rsidRPr="00D85135">
        <w:rPr>
          <w:lang w:val="uk-UA"/>
        </w:rPr>
        <w:t xml:space="preserve">6. Харківський район </w:t>
      </w:r>
    </w:p>
    <w:p w:rsidR="00886F5D" w:rsidRPr="00D85135" w:rsidRDefault="00375C7F" w:rsidP="00886F5D">
      <w:pPr>
        <w:rPr>
          <w:lang w:val="uk-UA"/>
        </w:rPr>
      </w:pPr>
      <w:r>
        <w:rPr>
          <w:lang w:val="uk-UA"/>
        </w:rPr>
        <w:t xml:space="preserve">  </w:t>
      </w:r>
      <w:r w:rsidR="00886F5D" w:rsidRPr="00D85135">
        <w:rPr>
          <w:lang w:val="uk-UA"/>
        </w:rPr>
        <w:t xml:space="preserve"> 14. Харківська </w:t>
      </w:r>
      <w:proofErr w:type="spellStart"/>
      <w:r w:rsidR="00886F5D" w:rsidRPr="00D85135">
        <w:rPr>
          <w:lang w:val="uk-UA"/>
        </w:rPr>
        <w:t>мтг</w:t>
      </w:r>
      <w:proofErr w:type="spellEnd"/>
      <w:r w:rsidR="00886F5D" w:rsidRPr="00D85135">
        <w:rPr>
          <w:lang w:val="uk-UA"/>
        </w:rPr>
        <w:t xml:space="preserve"> (</w:t>
      </w:r>
      <w:proofErr w:type="spellStart"/>
      <w:r w:rsidR="00886F5D" w:rsidRPr="00D85135">
        <w:rPr>
          <w:lang w:val="uk-UA"/>
        </w:rPr>
        <w:t>м.Харків</w:t>
      </w:r>
      <w:proofErr w:type="spellEnd"/>
      <w:r w:rsidR="00886F5D" w:rsidRPr="00D85135">
        <w:rPr>
          <w:lang w:val="uk-UA"/>
        </w:rPr>
        <w:t xml:space="preserve">)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1 Діти інваліди, які проживають у районі обслуговування </w:t>
      </w:r>
      <w:proofErr w:type="spellStart"/>
      <w:r w:rsidRPr="00D85135">
        <w:rPr>
          <w:lang w:val="uk-UA"/>
        </w:rPr>
        <w:t>дитяч.пол</w:t>
      </w:r>
      <w:proofErr w:type="spellEnd"/>
      <w:r w:rsidRPr="00D85135">
        <w:rPr>
          <w:lang w:val="uk-UA"/>
        </w:rPr>
        <w:t>.(1)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 xml:space="preserve">за погодженням із </w:t>
            </w:r>
            <w:proofErr w:type="spellStart"/>
            <w:r w:rsidRPr="000666D7">
              <w:rPr>
                <w:sz w:val="22"/>
                <w:szCs w:val="22"/>
                <w:lang w:val="uk-UA"/>
              </w:rPr>
              <w:t>Держстатом</w:t>
            </w:r>
            <w:proofErr w:type="spellEnd"/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375C7F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Згідно з наказом структурного підрозділу з питань охорони </w:t>
            </w:r>
            <w:proofErr w:type="spellStart"/>
            <w:r w:rsidRPr="000666D7">
              <w:rPr>
                <w:lang w:val="uk-UA"/>
              </w:rPr>
              <w:t>здоров</w:t>
            </w:r>
            <w:proofErr w:type="spellEnd"/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DF63DD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DF63DD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C43EDF" w:rsidRPr="00C43EDF">
              <w:rPr>
                <w:sz w:val="24"/>
                <w:szCs w:val="24"/>
                <w:u w:val="single"/>
                <w:lang w:val="uk-UA"/>
              </w:rPr>
              <w:t xml:space="preserve">Департамент охорони </w:t>
            </w:r>
            <w:proofErr w:type="spellStart"/>
            <w:r w:rsidR="00C43EDF" w:rsidRPr="00C43EDF">
              <w:rPr>
                <w:sz w:val="24"/>
                <w:szCs w:val="24"/>
                <w:u w:val="single"/>
                <w:lang w:val="uk-UA"/>
              </w:rPr>
              <w:t>здоров</w:t>
            </w:r>
            <w:proofErr w:type="spellEnd"/>
            <w:r w:rsidR="00C43EDF" w:rsidRPr="00C43EDF">
              <w:rPr>
                <w:sz w:val="24"/>
                <w:szCs w:val="24"/>
                <w:u w:val="single"/>
                <w:lang w:val="ru-RU"/>
              </w:rPr>
              <w:t>’</w:t>
            </w:r>
            <w:r w:rsidR="00107A81" w:rsidRPr="00C43EDF">
              <w:rPr>
                <w:sz w:val="24"/>
                <w:szCs w:val="24"/>
                <w:u w:val="single"/>
                <w:lang w:val="uk-UA"/>
              </w:rPr>
              <w:t>я Харківської міської ради</w:t>
            </w:r>
            <w:r w:rsidR="00107A81" w:rsidRPr="00DF63DD">
              <w:rPr>
                <w:sz w:val="21"/>
                <w:szCs w:val="21"/>
                <w:u w:val="single"/>
                <w:lang w:val="ru-RU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DF63DD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DF63DD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C43EDF">
              <w:rPr>
                <w:sz w:val="24"/>
                <w:szCs w:val="24"/>
                <w:u w:val="single"/>
                <w:lang w:val="uk-UA"/>
              </w:rPr>
              <w:t>м. Харків, вул. Сумська, 64</w:t>
            </w:r>
            <w:r w:rsidR="00107A81" w:rsidRPr="00DF63DD">
              <w:rPr>
                <w:sz w:val="21"/>
                <w:szCs w:val="21"/>
                <w:u w:val="single"/>
                <w:lang w:val="ru-RU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DF63DD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7"/>
          <w:headerReference w:type="default" r:id="rId8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proofErr w:type="spellStart"/>
      <w:r w:rsidRPr="000666D7">
        <w:rPr>
          <w:b/>
          <w:sz w:val="24"/>
          <w:szCs w:val="24"/>
          <w:lang w:val="ru-RU"/>
        </w:rPr>
        <w:t>Розподіл</w:t>
      </w:r>
      <w:proofErr w:type="spellEnd"/>
      <w:r w:rsidRPr="000666D7">
        <w:rPr>
          <w:b/>
          <w:sz w:val="24"/>
          <w:szCs w:val="24"/>
          <w:lang w:val="ru-RU"/>
        </w:rPr>
        <w:t xml:space="preserve"> </w:t>
      </w:r>
      <w:proofErr w:type="spellStart"/>
      <w:r w:rsidRPr="000666D7">
        <w:rPr>
          <w:b/>
          <w:sz w:val="24"/>
          <w:szCs w:val="24"/>
          <w:lang w:val="ru-RU"/>
        </w:rPr>
        <w:t>дітей</w:t>
      </w:r>
      <w:proofErr w:type="spellEnd"/>
      <w:r w:rsidRPr="000666D7">
        <w:rPr>
          <w:b/>
          <w:sz w:val="24"/>
          <w:szCs w:val="24"/>
          <w:lang w:val="ru-RU"/>
        </w:rPr>
        <w:t xml:space="preserve"> з </w:t>
      </w:r>
      <w:proofErr w:type="spellStart"/>
      <w:r w:rsidRPr="000666D7">
        <w:rPr>
          <w:b/>
          <w:sz w:val="24"/>
          <w:szCs w:val="24"/>
          <w:lang w:val="ru-RU"/>
        </w:rPr>
        <w:t>інвалідністю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за причинами </w:t>
      </w:r>
      <w:proofErr w:type="spellStart"/>
      <w:r w:rsidR="00043845" w:rsidRPr="000666D7">
        <w:rPr>
          <w:b/>
          <w:sz w:val="24"/>
          <w:szCs w:val="24"/>
          <w:lang w:val="ru-RU"/>
        </w:rPr>
        <w:t>інвалідності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, </w:t>
      </w:r>
      <w:proofErr w:type="spellStart"/>
      <w:r w:rsidR="00043845" w:rsidRPr="000666D7">
        <w:rPr>
          <w:b/>
          <w:sz w:val="24"/>
          <w:szCs w:val="24"/>
          <w:lang w:val="ru-RU"/>
        </w:rPr>
        <w:t>віком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та </w:t>
      </w:r>
      <w:proofErr w:type="spellStart"/>
      <w:r w:rsidR="00043845" w:rsidRPr="000666D7">
        <w:rPr>
          <w:b/>
          <w:sz w:val="24"/>
          <w:szCs w:val="24"/>
          <w:lang w:val="ru-RU"/>
        </w:rPr>
        <w:t>статтю</w:t>
      </w:r>
      <w:proofErr w:type="spellEnd"/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proofErr w:type="spellStart"/>
      <w:r w:rsidRPr="000666D7">
        <w:rPr>
          <w:b/>
          <w:sz w:val="22"/>
          <w:szCs w:val="22"/>
        </w:rPr>
        <w:t>Таблиця</w:t>
      </w:r>
      <w:proofErr w:type="spellEnd"/>
      <w:r w:rsidRPr="000666D7">
        <w:rPr>
          <w:b/>
          <w:sz w:val="22"/>
          <w:szCs w:val="22"/>
        </w:rPr>
        <w:t xml:space="preserve">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375C7F"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375C7F"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лімфоїдної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0" t="635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827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гіпопітуїтаризм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гіпофізарний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фенілкетонурія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глікозаміногліканів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мукополісахаридози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муковісцидоз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375C7F"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375C7F"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спинальна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</w:tr>
      <w:tr w:rsidR="00043845" w:rsidRPr="000666D7"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целіакія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2540" t="0" r="2540" b="3175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1037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245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131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аміотрофія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Тернера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4515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123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627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2631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1134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587</w:t>
            </w:r>
          </w:p>
        </w:tc>
      </w:tr>
      <w:tr w:rsidR="00043845" w:rsidRPr="000666D7"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2684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382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1534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698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дівчаток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1831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245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1097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436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189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4515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4483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DF63D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F63DD">
              <w:rPr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DF63DD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F63DD">
              <w:rPr>
                <w:lang w:val="uk-UA"/>
              </w:rPr>
              <w:t>1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375C7F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proofErr w:type="spellStart"/>
            <w:r w:rsidRPr="000666D7">
              <w:rPr>
                <w:lang w:val="uk-UA"/>
              </w:rPr>
              <w:t>Лікувіально</w:t>
            </w:r>
            <w:proofErr w:type="spellEnd"/>
            <w:r w:rsidRPr="000666D7">
              <w:rPr>
                <w:lang w:val="uk-UA"/>
              </w:rPr>
              <w:t>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4515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911C0B" w:rsidP="000666D7">
            <w:pPr>
              <w:rPr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3810" t="4445" r="127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C63D17" w:rsidRPr="00D85135">
        <w:rPr>
          <w:sz w:val="24"/>
          <w:szCs w:val="24"/>
          <w:lang w:val="uk-UA"/>
        </w:rPr>
        <w:t>23.12.2024р.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911C0B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5080" t="12700" r="13335" b="63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791042" w:rsidRDefault="00043845" w:rsidP="000666D7">
      <w:pPr>
        <w:rPr>
          <w:sz w:val="24"/>
          <w:szCs w:val="24"/>
          <w:u w:val="single"/>
          <w:lang w:val="ru-RU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EE2F62">
        <w:rPr>
          <w:b/>
          <w:sz w:val="24"/>
          <w:szCs w:val="24"/>
          <w:u w:val="single"/>
          <w:lang w:val="uk-UA"/>
        </w:rPr>
        <w:tab/>
      </w:r>
      <w:r w:rsidR="00C63D17" w:rsidRPr="00EE2F62">
        <w:rPr>
          <w:b/>
          <w:sz w:val="24"/>
          <w:szCs w:val="24"/>
          <w:u w:val="single"/>
          <w:lang w:val="ru-RU"/>
        </w:rPr>
        <w:t xml:space="preserve"> </w:t>
      </w:r>
      <w:r w:rsidR="00C63D17" w:rsidRPr="00EE2F62">
        <w:rPr>
          <w:sz w:val="24"/>
          <w:szCs w:val="24"/>
          <w:u w:val="single"/>
          <w:lang w:val="uk-UA"/>
        </w:rPr>
        <w:t>Олена ПШЕНЯНИК</w:t>
      </w:r>
      <w:r w:rsidR="00C63D17" w:rsidRPr="00791042">
        <w:rPr>
          <w:sz w:val="24"/>
          <w:szCs w:val="24"/>
          <w:lang w:val="ru-RU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375C7F">
        <w:rPr>
          <w:b/>
          <w:sz w:val="24"/>
          <w:szCs w:val="24"/>
          <w:lang w:val="uk-UA"/>
        </w:rPr>
        <w:t xml:space="preserve">                                   </w:t>
      </w:r>
      <w:r w:rsidR="00791042" w:rsidRPr="00375C7F">
        <w:rPr>
          <w:b/>
          <w:sz w:val="24"/>
          <w:szCs w:val="24"/>
          <w:u w:val="single"/>
          <w:lang w:val="uk-UA"/>
        </w:rPr>
        <w:t>Віктор ЯРМОЛЮК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 xml:space="preserve">(прізвище, </w:t>
      </w:r>
      <w:proofErr w:type="spellStart"/>
      <w:r w:rsidRPr="000666D7">
        <w:rPr>
          <w:sz w:val="16"/>
          <w:szCs w:val="16"/>
          <w:lang w:val="uk-UA"/>
        </w:rPr>
        <w:t>ім</w:t>
      </w:r>
      <w:proofErr w:type="spellEnd"/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 xml:space="preserve">(прізвище, </w:t>
      </w:r>
      <w:proofErr w:type="spellStart"/>
      <w:r w:rsidRPr="000666D7">
        <w:rPr>
          <w:sz w:val="16"/>
          <w:szCs w:val="16"/>
          <w:lang w:val="uk-UA"/>
        </w:rPr>
        <w:t>ім</w:t>
      </w:r>
      <w:proofErr w:type="spellEnd"/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  <w:bookmarkStart w:id="0" w:name="_GoBack"/>
      <w:bookmarkEnd w:id="0"/>
    </w:p>
    <w:sectPr w:rsidR="00043845" w:rsidRPr="00960F9E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C06" w:rsidRDefault="000B3C06">
      <w:r>
        <w:separator/>
      </w:r>
    </w:p>
  </w:endnote>
  <w:endnote w:type="continuationSeparator" w:id="0">
    <w:p w:rsidR="000B3C06" w:rsidRDefault="000B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C06" w:rsidRDefault="000B3C06">
      <w:r>
        <w:separator/>
      </w:r>
    </w:p>
  </w:footnote>
  <w:footnote w:type="continuationSeparator" w:id="0">
    <w:p w:rsidR="000B3C06" w:rsidRDefault="000B3C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5C7F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2A0"/>
    <w:rsid w:val="0000694B"/>
    <w:rsid w:val="00014D01"/>
    <w:rsid w:val="00027CED"/>
    <w:rsid w:val="00033516"/>
    <w:rsid w:val="00033F16"/>
    <w:rsid w:val="00043845"/>
    <w:rsid w:val="000666D7"/>
    <w:rsid w:val="000A010F"/>
    <w:rsid w:val="000B3C06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718F8"/>
    <w:rsid w:val="002A0FD7"/>
    <w:rsid w:val="002E3379"/>
    <w:rsid w:val="003156DB"/>
    <w:rsid w:val="00317E45"/>
    <w:rsid w:val="00323BF2"/>
    <w:rsid w:val="00352367"/>
    <w:rsid w:val="003540FA"/>
    <w:rsid w:val="00375C7F"/>
    <w:rsid w:val="003A29E0"/>
    <w:rsid w:val="003A6F02"/>
    <w:rsid w:val="003D25E3"/>
    <w:rsid w:val="003E655B"/>
    <w:rsid w:val="00403BB0"/>
    <w:rsid w:val="0046010F"/>
    <w:rsid w:val="00467F82"/>
    <w:rsid w:val="00470F9A"/>
    <w:rsid w:val="00483F64"/>
    <w:rsid w:val="004A6830"/>
    <w:rsid w:val="004B5881"/>
    <w:rsid w:val="004B5C5F"/>
    <w:rsid w:val="0050237A"/>
    <w:rsid w:val="00522069"/>
    <w:rsid w:val="005243CE"/>
    <w:rsid w:val="00525DCB"/>
    <w:rsid w:val="00530E8D"/>
    <w:rsid w:val="00535199"/>
    <w:rsid w:val="005467DB"/>
    <w:rsid w:val="00553D3F"/>
    <w:rsid w:val="005633D5"/>
    <w:rsid w:val="00584EE1"/>
    <w:rsid w:val="005860E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91042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C740B"/>
    <w:rsid w:val="008F2014"/>
    <w:rsid w:val="009106D2"/>
    <w:rsid w:val="00911C0B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913A8"/>
    <w:rsid w:val="00A96758"/>
    <w:rsid w:val="00AF4737"/>
    <w:rsid w:val="00B014BD"/>
    <w:rsid w:val="00B046DF"/>
    <w:rsid w:val="00B100C8"/>
    <w:rsid w:val="00B24EA7"/>
    <w:rsid w:val="00B4055D"/>
    <w:rsid w:val="00B41E2B"/>
    <w:rsid w:val="00B7556E"/>
    <w:rsid w:val="00B929A0"/>
    <w:rsid w:val="00B954B8"/>
    <w:rsid w:val="00BA5F5F"/>
    <w:rsid w:val="00BA7EF9"/>
    <w:rsid w:val="00C052F7"/>
    <w:rsid w:val="00C247D6"/>
    <w:rsid w:val="00C43EDF"/>
    <w:rsid w:val="00C63D17"/>
    <w:rsid w:val="00C73359"/>
    <w:rsid w:val="00C8243B"/>
    <w:rsid w:val="00C832EA"/>
    <w:rsid w:val="00C86012"/>
    <w:rsid w:val="00C95955"/>
    <w:rsid w:val="00CE420C"/>
    <w:rsid w:val="00CF1BF2"/>
    <w:rsid w:val="00D173D4"/>
    <w:rsid w:val="00D242EE"/>
    <w:rsid w:val="00D43343"/>
    <w:rsid w:val="00D60FB3"/>
    <w:rsid w:val="00D72ABD"/>
    <w:rsid w:val="00D73275"/>
    <w:rsid w:val="00DA4108"/>
    <w:rsid w:val="00DD2525"/>
    <w:rsid w:val="00DF63DD"/>
    <w:rsid w:val="00E03558"/>
    <w:rsid w:val="00E7049C"/>
    <w:rsid w:val="00E82897"/>
    <w:rsid w:val="00EA6C9C"/>
    <w:rsid w:val="00ED67B3"/>
    <w:rsid w:val="00EE1A1A"/>
    <w:rsid w:val="00EE2F62"/>
    <w:rsid w:val="00EE4297"/>
    <w:rsid w:val="00F26513"/>
    <w:rsid w:val="00F34AC0"/>
    <w:rsid w:val="00F556DF"/>
    <w:rsid w:val="00F74CF9"/>
    <w:rsid w:val="00F9128F"/>
    <w:rsid w:val="00FD22A0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84;i&#1089;&#1090;&#1086;_&#1079;_&#1087;i&#1076;&#1088;&#1086;&#1079;&#1076;i&#1083;&#1072;&#1084;&#1080;_25112024\tmp\F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11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Tamara</dc:creator>
  <cp:lastModifiedBy>Tamara</cp:lastModifiedBy>
  <cp:revision>7</cp:revision>
  <cp:lastPrinted>2024-12-25T08:47:00Z</cp:lastPrinted>
  <dcterms:created xsi:type="dcterms:W3CDTF">2024-12-23T07:49:00Z</dcterms:created>
  <dcterms:modified xsi:type="dcterms:W3CDTF">2025-01-27T10:45:00Z</dcterms:modified>
</cp:coreProperties>
</file>